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250091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66250094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50092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50093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FF2B5E">
              <w:rPr>
                <w:b/>
                <w:sz w:val="26"/>
                <w:szCs w:val="26"/>
                <w:lang w:val="en-US"/>
              </w:rPr>
              <w:t>98</w:t>
            </w:r>
          </w:p>
        </w:tc>
      </w:tr>
      <w:tr w:rsidR="00C44B8B" w14:paraId="66250097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50095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50096" w14:textId="77777777" w:rsidR="00C44B8B" w:rsidRPr="00C44B8B" w:rsidRDefault="00C907B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2057651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66250098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6250099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6625009A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625009B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6625009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6625009D" w14:textId="77777777" w:rsidR="00C44B8B" w:rsidRPr="00CB6078" w:rsidRDefault="00C44B8B" w:rsidP="00C44B8B"/>
    <w:p w14:paraId="6625009E" w14:textId="77777777" w:rsidR="00C44B8B" w:rsidRPr="00CB6078" w:rsidRDefault="00C44B8B" w:rsidP="00C44B8B"/>
    <w:p w14:paraId="6625009F" w14:textId="77777777" w:rsidR="00C44B8B" w:rsidRPr="00CB6078" w:rsidRDefault="00C44B8B" w:rsidP="00C44B8B"/>
    <w:p w14:paraId="662500A0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62500A1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907B0">
        <w:rPr>
          <w:b/>
          <w:sz w:val="26"/>
          <w:szCs w:val="26"/>
          <w:u w:val="single"/>
        </w:rPr>
        <w:t>Траверса ТМ6 с Х-42 3.407.1-143.8.6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662500A2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62500A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62500A4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C907B0">
        <w:rPr>
          <w:b/>
          <w:sz w:val="26"/>
          <w:szCs w:val="26"/>
          <w:u w:val="single"/>
        </w:rPr>
        <w:t>Траверса ТМ6 с Х-42 3.407.1-143.8.6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C907B0">
        <w:rPr>
          <w:b/>
          <w:sz w:val="26"/>
          <w:szCs w:val="26"/>
          <w:u w:val="single"/>
        </w:rPr>
        <w:t>Номер чертежа типового проекта – 3.407.1-143.8.6, 3.407.1-143.8.49</w:t>
      </w:r>
      <w:r w:rsidR="0073431B">
        <w:rPr>
          <w:b/>
          <w:sz w:val="26"/>
          <w:szCs w:val="26"/>
        </w:rPr>
        <w:t>.</w:t>
      </w:r>
      <w:bookmarkEnd w:id="3"/>
    </w:p>
    <w:p w14:paraId="662500A5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62500A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62500A7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662500A8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662500A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62500A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62500A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62500A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62500A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62500A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62500A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62500B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62500B1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662500B2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662500B3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662500B4" w14:textId="77777777" w:rsidR="007118A9" w:rsidRPr="0073431B" w:rsidRDefault="00C907B0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3.407.1-143.8.6, 3.407.1-143.8.49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662500B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662500B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662500B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662500B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662500B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662500B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662500BB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662500BC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662500BD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662500BE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62500BF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662500C0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62500C1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662500C2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662500C3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662500C4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62500C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62500C6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62500C7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2500C8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62500C9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662500CA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2500CB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62500CC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662500CD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662500CE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62500CF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62500D0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662500D1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662500D2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62500D3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62500D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62500D5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62500D6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62500D7" w14:textId="77777777" w:rsidR="00562D55" w:rsidRPr="00CB6078" w:rsidRDefault="00562D55" w:rsidP="00451C4D">
      <w:pPr>
        <w:rPr>
          <w:sz w:val="26"/>
          <w:szCs w:val="26"/>
        </w:rPr>
      </w:pPr>
    </w:p>
    <w:p w14:paraId="662500D8" w14:textId="77777777" w:rsidR="006D1941" w:rsidRPr="00CB6078" w:rsidRDefault="006D1941" w:rsidP="00451C4D">
      <w:pPr>
        <w:rPr>
          <w:sz w:val="26"/>
          <w:szCs w:val="26"/>
        </w:rPr>
      </w:pPr>
    </w:p>
    <w:p w14:paraId="662500D9" w14:textId="77777777" w:rsidR="001D6900" w:rsidRPr="00CB6078" w:rsidRDefault="001D6900" w:rsidP="00451C4D">
      <w:pPr>
        <w:rPr>
          <w:sz w:val="26"/>
          <w:szCs w:val="26"/>
        </w:rPr>
      </w:pPr>
    </w:p>
    <w:p w14:paraId="662500DA" w14:textId="77777777" w:rsidR="004A2665" w:rsidRPr="00CB6078" w:rsidRDefault="004A2665" w:rsidP="00451C4D">
      <w:pPr>
        <w:rPr>
          <w:sz w:val="26"/>
          <w:szCs w:val="26"/>
        </w:rPr>
      </w:pPr>
    </w:p>
    <w:p w14:paraId="662500DB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62500D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62500D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500E0" w14:textId="77777777" w:rsidR="00317480" w:rsidRDefault="00317480">
      <w:r>
        <w:separator/>
      </w:r>
    </w:p>
  </w:endnote>
  <w:endnote w:type="continuationSeparator" w:id="0">
    <w:p w14:paraId="662500E1" w14:textId="77777777" w:rsidR="00317480" w:rsidRDefault="0031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2500DE" w14:textId="77777777" w:rsidR="00317480" w:rsidRDefault="00317480">
      <w:r>
        <w:separator/>
      </w:r>
    </w:p>
  </w:footnote>
  <w:footnote w:type="continuationSeparator" w:id="0">
    <w:p w14:paraId="662500DF" w14:textId="77777777" w:rsidR="00317480" w:rsidRDefault="00317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2500E2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62500E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B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3BE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48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7B0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2B5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2500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8E368-D3D3-46F6-BA22-077CE6340F74}">
  <ds:schemaRefs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aeb3e8e0-784a-4348-b8a9-74d788c4fa59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04FED02-5EA4-4189-9CDF-590BD3A99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7A024A-4680-43C8-9BE5-E2B0830EB8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887FB2-20B8-4B86-B0E9-ED227F694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1</TotalTime>
  <Pages>3</Pages>
  <Words>1118</Words>
  <Characters>6379</Characters>
  <Application>Microsoft Office Word</Application>
  <DocSecurity>4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2015-05-14T07:44:00Z</dcterms:created>
  <dcterms:modified xsi:type="dcterms:W3CDTF">2015-05-14T07:44:00Z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